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E568" w14:textId="77777777" w:rsidR="00874FC3" w:rsidRDefault="00874FC3" w:rsidP="0087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KEMMERTON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A8177B7" w14:textId="77777777" w:rsidR="00874FC3" w:rsidRDefault="00874FC3" w:rsidP="0087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Gloucester.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23DA4C0C" w14:textId="77777777" w:rsidR="00874FC3" w:rsidRDefault="00874FC3" w:rsidP="00874FC3">
      <w:pPr>
        <w:pStyle w:val="NoSpacing"/>
        <w:rPr>
          <w:rFonts w:cs="Times New Roman"/>
          <w:szCs w:val="24"/>
        </w:rPr>
      </w:pPr>
    </w:p>
    <w:p w14:paraId="08A4346A" w14:textId="77777777" w:rsidR="00874FC3" w:rsidRDefault="00874FC3" w:rsidP="00874FC3">
      <w:pPr>
        <w:pStyle w:val="NoSpacing"/>
        <w:rPr>
          <w:rFonts w:cs="Times New Roman"/>
          <w:szCs w:val="24"/>
        </w:rPr>
      </w:pPr>
    </w:p>
    <w:p w14:paraId="1E7B87FF" w14:textId="77777777" w:rsidR="00874FC3" w:rsidRDefault="00874FC3" w:rsidP="0087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John Colas, junior(q.v.), brought a plaint of debt against him and two others.</w:t>
      </w:r>
    </w:p>
    <w:p w14:paraId="041D120A" w14:textId="77777777" w:rsidR="00874FC3" w:rsidRDefault="00874FC3" w:rsidP="0087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84956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6A49B949" w14:textId="77777777" w:rsidR="00874FC3" w:rsidRDefault="00874FC3" w:rsidP="00874FC3">
      <w:pPr>
        <w:pStyle w:val="NoSpacing"/>
        <w:rPr>
          <w:rFonts w:cs="Times New Roman"/>
          <w:szCs w:val="24"/>
        </w:rPr>
      </w:pPr>
    </w:p>
    <w:p w14:paraId="29561371" w14:textId="77777777" w:rsidR="00874FC3" w:rsidRDefault="00874FC3" w:rsidP="00874FC3">
      <w:pPr>
        <w:pStyle w:val="NoSpacing"/>
        <w:rPr>
          <w:rFonts w:cs="Times New Roman"/>
          <w:szCs w:val="24"/>
        </w:rPr>
      </w:pPr>
    </w:p>
    <w:p w14:paraId="66349B6F" w14:textId="77777777" w:rsidR="00874FC3" w:rsidRDefault="00874FC3" w:rsidP="00874F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68F536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6C24" w14:textId="77777777" w:rsidR="00874FC3" w:rsidRDefault="00874FC3" w:rsidP="009139A6">
      <w:r>
        <w:separator/>
      </w:r>
    </w:p>
  </w:endnote>
  <w:endnote w:type="continuationSeparator" w:id="0">
    <w:p w14:paraId="3D7D1FF5" w14:textId="77777777" w:rsidR="00874FC3" w:rsidRDefault="00874F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C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F1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979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CD771" w14:textId="77777777" w:rsidR="00874FC3" w:rsidRDefault="00874FC3" w:rsidP="009139A6">
      <w:r>
        <w:separator/>
      </w:r>
    </w:p>
  </w:footnote>
  <w:footnote w:type="continuationSeparator" w:id="0">
    <w:p w14:paraId="5FBBDE2D" w14:textId="77777777" w:rsidR="00874FC3" w:rsidRDefault="00874F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52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66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7D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C3"/>
    <w:rsid w:val="000666E0"/>
    <w:rsid w:val="002510B7"/>
    <w:rsid w:val="00270799"/>
    <w:rsid w:val="005C130B"/>
    <w:rsid w:val="00826F5C"/>
    <w:rsid w:val="00874FC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446E5"/>
  <w15:chartTrackingRefBased/>
  <w15:docId w15:val="{5173751A-1404-467F-89DF-3C0A3BC2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4F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2024-03-21T17:56:00Z</dcterms:created>
  <dcterms:modified xsi:type="dcterms:W3CDTF">2024-03-21T17:56:00Z</dcterms:modified>
</cp:coreProperties>
</file>